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102C5">
        <w:rPr>
          <w:rFonts w:cs="Arial"/>
          <w:b/>
          <w:caps/>
          <w:sz w:val="28"/>
          <w:szCs w:val="28"/>
        </w:rPr>
        <w:t>1386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A553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A5534">
              <w:rPr>
                <w:rFonts w:cs="Arial"/>
                <w:sz w:val="20"/>
                <w:szCs w:val="20"/>
              </w:rPr>
              <w:t>Capina e limpeza em toda a extensão da Rua Pedro Gonçalves, entrada do Jardim Paraíso.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A5534" w:rsidRPr="002A5534" w:rsidRDefault="003A77BE" w:rsidP="002A553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2A5534" w:rsidRPr="002A5534">
        <w:rPr>
          <w:rFonts w:cs="Arial"/>
        </w:rPr>
        <w:t>Excelentíssimo Senhor Prefeito Municipal de Jacareí, Izaías</w:t>
      </w:r>
      <w:r w:rsidR="002A5534">
        <w:rPr>
          <w:rFonts w:cs="Arial"/>
        </w:rPr>
        <w:t xml:space="preserve"> </w:t>
      </w:r>
      <w:r w:rsidR="002A5534" w:rsidRPr="002A5534">
        <w:rPr>
          <w:rFonts w:cs="Arial"/>
        </w:rPr>
        <w:t>José de Santana, para que sejam tomadas as providências cabíveis para que</w:t>
      </w:r>
      <w:r w:rsidR="002A5534">
        <w:rPr>
          <w:rFonts w:cs="Arial"/>
        </w:rPr>
        <w:t xml:space="preserve"> </w:t>
      </w:r>
      <w:r w:rsidR="002A5534" w:rsidRPr="002A5534">
        <w:rPr>
          <w:rFonts w:cs="Arial"/>
        </w:rPr>
        <w:t>façam a capina e limpeza em toda a extensão da Rua Pedro Gonçalves, entrada</w:t>
      </w:r>
      <w:r w:rsidR="002A5534">
        <w:rPr>
          <w:rFonts w:cs="Arial"/>
        </w:rPr>
        <w:t xml:space="preserve"> </w:t>
      </w:r>
      <w:r w:rsidR="002A5534" w:rsidRPr="002A5534">
        <w:rPr>
          <w:rFonts w:cs="Arial"/>
        </w:rPr>
        <w:t>do Jardim Paraíso.</w:t>
      </w:r>
    </w:p>
    <w:p w:rsidR="00F22FC9" w:rsidRDefault="002A5534" w:rsidP="002A553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A5534">
        <w:rPr>
          <w:rFonts w:cs="Arial"/>
        </w:rPr>
        <w:t>Conforme relatos de munícipe</w:t>
      </w:r>
      <w:r w:rsidR="006B79B7">
        <w:rPr>
          <w:rFonts w:cs="Arial"/>
        </w:rPr>
        <w:t>s</w:t>
      </w:r>
      <w:bookmarkStart w:id="0" w:name="_GoBack"/>
      <w:bookmarkEnd w:id="0"/>
      <w:r w:rsidRPr="002A5534">
        <w:rPr>
          <w:rFonts w:cs="Arial"/>
        </w:rPr>
        <w:t xml:space="preserve"> e fotos anexas, a avenida que dá acesso ao</w:t>
      </w:r>
      <w:r>
        <w:rPr>
          <w:rFonts w:cs="Arial"/>
        </w:rPr>
        <w:t xml:space="preserve"> </w:t>
      </w:r>
      <w:r w:rsidRPr="002A5534">
        <w:rPr>
          <w:rFonts w:cs="Arial"/>
        </w:rPr>
        <w:t xml:space="preserve">bairro encontra-se tomada </w:t>
      </w:r>
      <w:r>
        <w:rPr>
          <w:rFonts w:cs="Arial"/>
        </w:rPr>
        <w:t>por</w:t>
      </w:r>
      <w:r w:rsidRPr="002A5534">
        <w:rPr>
          <w:rFonts w:cs="Arial"/>
        </w:rPr>
        <w:t xml:space="preserve"> mato alto, colaborando para o surgimento de</w:t>
      </w:r>
      <w:r>
        <w:rPr>
          <w:rFonts w:cs="Arial"/>
        </w:rPr>
        <w:t xml:space="preserve"> </w:t>
      </w:r>
      <w:r w:rsidRPr="002A5534">
        <w:rPr>
          <w:rFonts w:cs="Arial"/>
        </w:rPr>
        <w:t>insetos e animais peçonhentos</w:t>
      </w:r>
      <w:r>
        <w:rPr>
          <w:rFonts w:cs="Arial"/>
        </w:rPr>
        <w:t>.</w:t>
      </w:r>
      <w:r w:rsidRPr="002A5534">
        <w:rPr>
          <w:rFonts w:cs="Arial"/>
        </w:rPr>
        <w:t xml:space="preserve"> </w:t>
      </w:r>
      <w:r>
        <w:rPr>
          <w:rFonts w:cs="Arial"/>
        </w:rPr>
        <w:t>A</w:t>
      </w:r>
      <w:r w:rsidRPr="002A5534">
        <w:rPr>
          <w:rFonts w:cs="Arial"/>
        </w:rPr>
        <w:t>demais, prejudica a visão dos motoristas e</w:t>
      </w:r>
      <w:r>
        <w:rPr>
          <w:rFonts w:cs="Arial"/>
        </w:rPr>
        <w:t xml:space="preserve"> </w:t>
      </w:r>
      <w:r w:rsidRPr="002A5534">
        <w:rPr>
          <w:rFonts w:cs="Arial"/>
        </w:rPr>
        <w:t>pedestres.</w:t>
      </w:r>
      <w:r w:rsidR="00691975">
        <w:rPr>
          <w:rFonts w:cs="Arial"/>
        </w:rPr>
        <w:t xml:space="preserve">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2A5534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A5534">
        <w:rPr>
          <w:rFonts w:cs="Arial"/>
        </w:rPr>
        <w:t>19 de maio de 2021.</w:t>
      </w:r>
    </w:p>
    <w:p w:rsidR="002A5534" w:rsidRDefault="002A5534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A5534" w:rsidRDefault="002A5534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A5534" w:rsidRPr="005D429C" w:rsidRDefault="002A5534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2A5534" w:rsidRDefault="002A5534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2A5534" w:rsidRDefault="002A5534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</w:p>
    <w:p w:rsidR="002A5534" w:rsidRDefault="002A553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6B79B7" w:rsidRDefault="006B79B7" w:rsidP="002A5534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50B6129">
            <wp:extent cx="4678680" cy="5478780"/>
            <wp:effectExtent l="0" t="0" r="7620" b="762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547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5534" w:rsidRDefault="006B79B7" w:rsidP="002A5534">
      <w:pPr>
        <w:pStyle w:val="Pr-Fotos"/>
      </w:pPr>
      <w:r>
        <w:rPr>
          <w:noProof/>
          <w:lang w:eastAsia="ja-JP"/>
        </w:rPr>
        <w:drawing>
          <wp:inline distT="0" distB="0" distL="0" distR="0" wp14:anchorId="3FA329D5">
            <wp:extent cx="4678680" cy="2628900"/>
            <wp:effectExtent l="0" t="0" r="762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5534" w:rsidRDefault="006B79B7" w:rsidP="006B79B7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0D355FFE">
            <wp:extent cx="4678680" cy="2628900"/>
            <wp:effectExtent l="0" t="0" r="762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79B7" w:rsidRDefault="006B79B7" w:rsidP="006B79B7">
      <w:pPr>
        <w:pStyle w:val="Pr-Fotos"/>
      </w:pPr>
      <w:r>
        <w:rPr>
          <w:noProof/>
          <w:lang w:eastAsia="ja-JP"/>
        </w:rPr>
        <w:drawing>
          <wp:inline distT="0" distB="0" distL="0" distR="0" wp14:anchorId="27014EE5">
            <wp:extent cx="4678680" cy="2628900"/>
            <wp:effectExtent l="0" t="0" r="762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79B7" w:rsidRDefault="006B79B7" w:rsidP="006B79B7">
      <w:pPr>
        <w:pStyle w:val="Pr-Fotos"/>
      </w:pPr>
      <w:r>
        <w:rPr>
          <w:noProof/>
          <w:lang w:eastAsia="ja-JP"/>
        </w:rPr>
        <w:drawing>
          <wp:inline distT="0" distB="0" distL="0" distR="0" wp14:anchorId="101A7F12">
            <wp:extent cx="4678680" cy="2628900"/>
            <wp:effectExtent l="0" t="0" r="762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B79B7" w:rsidSect="007D39FD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2B8" w:rsidRDefault="005362B8">
      <w:r>
        <w:separator/>
      </w:r>
    </w:p>
  </w:endnote>
  <w:endnote w:type="continuationSeparator" w:id="0">
    <w:p w:rsidR="005362B8" w:rsidRDefault="0053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2B8" w:rsidRDefault="005362B8">
      <w:r>
        <w:separator/>
      </w:r>
    </w:p>
  </w:footnote>
  <w:footnote w:type="continuationSeparator" w:id="0">
    <w:p w:rsidR="005362B8" w:rsidRDefault="00536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B79B7">
      <w:rPr>
        <w:rFonts w:cs="Arial"/>
        <w:b/>
        <w:sz w:val="20"/>
        <w:szCs w:val="20"/>
        <w:u w:val="single"/>
      </w:rPr>
      <w:t>1386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B79B7" w:rsidRPr="006B79B7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95206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95206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5534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362B8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95206"/>
    <w:rsid w:val="006A370D"/>
    <w:rsid w:val="006B0B8E"/>
    <w:rsid w:val="006B79B7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102C5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A877A-0E9A-4AB5-A91C-7B1C59F6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2021-05-17T21:02:00Z</cp:lastPrinted>
  <dcterms:created xsi:type="dcterms:W3CDTF">2021-05-17T21:02:00Z</dcterms:created>
  <dcterms:modified xsi:type="dcterms:W3CDTF">2021-05-17T21:02:00Z</dcterms:modified>
</cp:coreProperties>
</file>